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1918F" w14:textId="77777777" w:rsidR="00C31377" w:rsidRDefault="00C31377" w:rsidP="00C313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STILER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5799E5A7" w14:textId="77777777" w:rsidR="00C31377" w:rsidRDefault="00C31377" w:rsidP="00C313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0C152E" w14:textId="77777777" w:rsidR="00C31377" w:rsidRDefault="00C31377" w:rsidP="00C313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95538F" w14:textId="6F5743B1" w:rsidR="00C31377" w:rsidRDefault="00C31377" w:rsidP="00C313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r>
        <w:rPr>
          <w:rFonts w:ascii="Times New Roman" w:hAnsi="Times New Roman" w:cs="Times New Roman"/>
          <w:sz w:val="24"/>
          <w:szCs w:val="24"/>
        </w:rPr>
        <w:t xml:space="preserve">Horsham, Sussex, </w:t>
      </w:r>
    </w:p>
    <w:p w14:paraId="73B38A95" w14:textId="77777777" w:rsidR="00C31377" w:rsidRDefault="00C31377" w:rsidP="00C313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Elizabeth Percy, Countess of Northumberland.</w:t>
      </w:r>
    </w:p>
    <w:p w14:paraId="49D87D13" w14:textId="77777777" w:rsidR="00C31377" w:rsidRDefault="00C31377" w:rsidP="00C31377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4320FD" w14:textId="4CCC73E9" w:rsidR="00C31377" w:rsidRDefault="00C31377" w:rsidP="00C31377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</w:t>
      </w:r>
      <w:r>
        <w:rPr>
          <w:rFonts w:ascii="Times New Roman" w:eastAsia="Times New Roman" w:hAnsi="Times New Roman" w:cs="Times New Roman"/>
          <w:sz w:val="24"/>
          <w:szCs w:val="24"/>
        </w:rPr>
        <w:t>p.30-1)</w:t>
      </w:r>
    </w:p>
    <w:p w14:paraId="575550A4" w14:textId="77777777" w:rsidR="00C31377" w:rsidRDefault="00C31377" w:rsidP="00C3137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F038F65" w14:textId="77777777" w:rsidR="00C31377" w:rsidRDefault="00C31377" w:rsidP="00C3137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6A12481" w14:textId="77777777" w:rsidR="00C31377" w:rsidRPr="007468BF" w:rsidRDefault="00C31377" w:rsidP="00C313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p w14:paraId="22869B92" w14:textId="2F024ACC" w:rsidR="00BA00AB" w:rsidRPr="00C3137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313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5630A" w14:textId="77777777" w:rsidR="00C31377" w:rsidRDefault="00C31377" w:rsidP="009139A6">
      <w:r>
        <w:separator/>
      </w:r>
    </w:p>
  </w:endnote>
  <w:endnote w:type="continuationSeparator" w:id="0">
    <w:p w14:paraId="45879AE8" w14:textId="77777777" w:rsidR="00C31377" w:rsidRDefault="00C313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F88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5B2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03F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AF0A1" w14:textId="77777777" w:rsidR="00C31377" w:rsidRDefault="00C31377" w:rsidP="009139A6">
      <w:r>
        <w:separator/>
      </w:r>
    </w:p>
  </w:footnote>
  <w:footnote w:type="continuationSeparator" w:id="0">
    <w:p w14:paraId="06F80662" w14:textId="77777777" w:rsidR="00C31377" w:rsidRDefault="00C313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F1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745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8B2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37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137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9DA5E"/>
  <w15:chartTrackingRefBased/>
  <w15:docId w15:val="{EE8E8451-E7F6-4FCC-9B8E-223DFD065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2022-02-17T20:10:00Z</dcterms:created>
  <dcterms:modified xsi:type="dcterms:W3CDTF">2022-02-17T20:12:00Z</dcterms:modified>
</cp:coreProperties>
</file>